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09220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</w:p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09220C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09220C">
        <w:rPr>
          <w:sz w:val="28"/>
          <w:szCs w:val="28"/>
        </w:rPr>
        <w:t>приказом министерства сельского</w:t>
      </w:r>
    </w:p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09220C">
        <w:rPr>
          <w:sz w:val="28"/>
          <w:szCs w:val="28"/>
        </w:rPr>
        <w:t>хозяйства и перерабатывающей</w:t>
      </w:r>
    </w:p>
    <w:p w:rsidR="00886C5A" w:rsidRPr="0009220C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  <w:r w:rsidRPr="0009220C">
        <w:rPr>
          <w:sz w:val="28"/>
          <w:szCs w:val="28"/>
        </w:rPr>
        <w:t>промышленности Краснодарского края</w:t>
      </w:r>
    </w:p>
    <w:p w:rsidR="00886C5A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</w:pPr>
      <w:r w:rsidRPr="001A5A0C">
        <w:rPr>
          <w:sz w:val="28"/>
          <w:szCs w:val="28"/>
        </w:rPr>
        <w:t xml:space="preserve">от </w:t>
      </w:r>
      <w:r>
        <w:rPr>
          <w:sz w:val="28"/>
          <w:szCs w:val="28"/>
        </w:rPr>
        <w:t>19 апреля 2013 года № 62</w:t>
      </w:r>
    </w:p>
    <w:p w:rsidR="00886C5A" w:rsidRDefault="00886C5A" w:rsidP="005E0E8D">
      <w:pPr>
        <w:widowControl w:val="0"/>
        <w:autoSpaceDE w:val="0"/>
        <w:autoSpaceDN w:val="0"/>
        <w:adjustRightInd w:val="0"/>
        <w:ind w:left="4536"/>
        <w:jc w:val="center"/>
        <w:outlineLvl w:val="0"/>
      </w:pPr>
    </w:p>
    <w:p w:rsidR="00886C5A" w:rsidRDefault="00886C5A" w:rsidP="00B347F8">
      <w:pPr>
        <w:widowControl w:val="0"/>
        <w:autoSpaceDE w:val="0"/>
        <w:autoSpaceDN w:val="0"/>
        <w:adjustRightInd w:val="0"/>
        <w:ind w:left="4860"/>
        <w:jc w:val="center"/>
        <w:outlineLvl w:val="0"/>
      </w:pPr>
    </w:p>
    <w:p w:rsidR="00886C5A" w:rsidRDefault="00886C5A" w:rsidP="00B347F8">
      <w:pPr>
        <w:pStyle w:val="ConsPlusTitle"/>
        <w:jc w:val="center"/>
        <w:rPr>
          <w:b w:val="0"/>
          <w:sz w:val="28"/>
          <w:szCs w:val="28"/>
        </w:rPr>
      </w:pPr>
    </w:p>
    <w:p w:rsidR="00886C5A" w:rsidRDefault="00886C5A" w:rsidP="000A7568">
      <w:pPr>
        <w:pStyle w:val="ConsPlusTitle"/>
        <w:jc w:val="center"/>
        <w:rPr>
          <w:b w:val="0"/>
          <w:sz w:val="28"/>
          <w:szCs w:val="28"/>
        </w:rPr>
      </w:pPr>
    </w:p>
    <w:p w:rsidR="00886C5A" w:rsidRDefault="00886C5A" w:rsidP="005E0E8D">
      <w:pPr>
        <w:pStyle w:val="ConsPlusTitle"/>
        <w:rPr>
          <w:b w:val="0"/>
          <w:sz w:val="28"/>
          <w:szCs w:val="28"/>
        </w:rPr>
      </w:pPr>
    </w:p>
    <w:p w:rsidR="00886C5A" w:rsidRDefault="00886C5A" w:rsidP="000A7568">
      <w:pPr>
        <w:pStyle w:val="ConsPlusTitle"/>
        <w:jc w:val="center"/>
        <w:rPr>
          <w:b w:val="0"/>
          <w:sz w:val="28"/>
          <w:szCs w:val="28"/>
        </w:rPr>
      </w:pPr>
      <w:r w:rsidRPr="004D4856">
        <w:rPr>
          <w:b w:val="0"/>
          <w:sz w:val="28"/>
          <w:szCs w:val="28"/>
        </w:rPr>
        <w:t>ЛИСТ СОГЛАСОВАНИЯ</w:t>
      </w:r>
    </w:p>
    <w:p w:rsidR="00886C5A" w:rsidRDefault="00886C5A" w:rsidP="0058536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документов, представленных </w:t>
      </w:r>
      <w:r w:rsidRPr="004D4856">
        <w:rPr>
          <w:b w:val="0"/>
          <w:sz w:val="28"/>
          <w:szCs w:val="28"/>
        </w:rPr>
        <w:t xml:space="preserve">заемщиком </w:t>
      </w:r>
      <w:r>
        <w:rPr>
          <w:b w:val="0"/>
          <w:sz w:val="28"/>
          <w:szCs w:val="28"/>
        </w:rPr>
        <w:t xml:space="preserve">для получения </w:t>
      </w:r>
      <w:r w:rsidRPr="0058536B">
        <w:rPr>
          <w:b w:val="0"/>
          <w:sz w:val="28"/>
          <w:szCs w:val="28"/>
        </w:rPr>
        <w:t>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</w:r>
    </w:p>
    <w:p w:rsidR="00886C5A" w:rsidRDefault="00886C5A" w:rsidP="0058536B">
      <w:pPr>
        <w:pStyle w:val="ConsPlusTitle"/>
        <w:jc w:val="center"/>
        <w:rPr>
          <w:b w:val="0"/>
          <w:sz w:val="28"/>
          <w:szCs w:val="28"/>
        </w:rPr>
      </w:pPr>
    </w:p>
    <w:p w:rsidR="00886C5A" w:rsidRPr="0058536B" w:rsidRDefault="00886C5A" w:rsidP="0058536B">
      <w:pPr>
        <w:pStyle w:val="ConsPlusTitle"/>
        <w:jc w:val="center"/>
        <w:rPr>
          <w:b w:val="0"/>
          <w:sz w:val="28"/>
          <w:szCs w:val="28"/>
        </w:rPr>
      </w:pPr>
    </w:p>
    <w:p w:rsidR="00886C5A" w:rsidRPr="004D4856" w:rsidRDefault="00886C5A" w:rsidP="000A75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D485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заемщика</w:t>
      </w:r>
      <w:r w:rsidRPr="004D4856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86C5A" w:rsidRPr="0058536B" w:rsidRDefault="00886C5A" w:rsidP="000A756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58536B">
        <w:rPr>
          <w:rFonts w:ascii="Times New Roman" w:hAnsi="Times New Roman" w:cs="Times New Roman"/>
        </w:rPr>
        <w:t>(ИНН, наименование организации, район, город)</w:t>
      </w:r>
    </w:p>
    <w:p w:rsidR="00886C5A" w:rsidRPr="004D4856" w:rsidRDefault="00886C5A" w:rsidP="000A75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D4856">
        <w:rPr>
          <w:rFonts w:ascii="Times New Roman" w:hAnsi="Times New Roman" w:cs="Times New Roman"/>
          <w:sz w:val="28"/>
          <w:szCs w:val="28"/>
        </w:rPr>
        <w:t xml:space="preserve">Кредитный договор (договор займа)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4856">
        <w:rPr>
          <w:rFonts w:ascii="Times New Roman" w:hAnsi="Times New Roman" w:cs="Times New Roman"/>
          <w:sz w:val="28"/>
          <w:szCs w:val="28"/>
        </w:rPr>
        <w:t xml:space="preserve"> __________ от ____________________</w:t>
      </w:r>
    </w:p>
    <w:p w:rsidR="00886C5A" w:rsidRPr="004D4856" w:rsidRDefault="00886C5A" w:rsidP="000A75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D4856">
        <w:rPr>
          <w:rFonts w:ascii="Times New Roman" w:hAnsi="Times New Roman" w:cs="Times New Roman"/>
          <w:sz w:val="28"/>
          <w:szCs w:val="28"/>
        </w:rPr>
        <w:t>Цель кредита (зама)________________________________________________</w:t>
      </w:r>
    </w:p>
    <w:p w:rsidR="00886C5A" w:rsidRPr="004D4856" w:rsidRDefault="00886C5A" w:rsidP="000A75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экономики и целевых программ</w:t>
      </w: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 </w:t>
      </w:r>
      <w:r w:rsidRPr="00111F58">
        <w:rPr>
          <w:rFonts w:ascii="Times New Roman" w:hAnsi="Times New Roman" w:cs="Times New Roman"/>
          <w:sz w:val="28"/>
          <w:szCs w:val="28"/>
        </w:rPr>
        <w:t xml:space="preserve">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09220C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09220C">
        <w:rPr>
          <w:rFonts w:ascii="Times New Roman" w:hAnsi="Times New Roman" w:cs="Times New Roman"/>
        </w:rPr>
        <w:t>(подпись)   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09220C" w:rsidRDefault="00886C5A" w:rsidP="00424979">
      <w:pPr>
        <w:pStyle w:val="ConsPlusNonformat"/>
        <w:rPr>
          <w:rFonts w:ascii="Times New Roman" w:hAnsi="Times New Roman" w:cs="Times New Roman"/>
        </w:rPr>
      </w:pPr>
      <w:r w:rsidRPr="0009220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09220C">
        <w:rPr>
          <w:rFonts w:ascii="Times New Roman" w:hAnsi="Times New Roman" w:cs="Times New Roman"/>
        </w:rPr>
        <w:t xml:space="preserve"> (подпись)       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"___"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886C5A" w:rsidRPr="0009220C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09220C">
        <w:rPr>
          <w:rFonts w:ascii="Times New Roman" w:hAnsi="Times New Roman" w:cs="Times New Roman"/>
        </w:rPr>
        <w:t>(подпись)    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"_______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3D5A2A">
        <w:rPr>
          <w:rFonts w:ascii="Times New Roman" w:hAnsi="Times New Roman" w:cs="Times New Roman"/>
        </w:rPr>
        <w:t xml:space="preserve">  (подпись)                 (Ф.И.О.)</w:t>
      </w: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_________________________________</w:t>
      </w:r>
    </w:p>
    <w:p w:rsidR="00886C5A" w:rsidRPr="005E0E8D" w:rsidRDefault="00886C5A" w:rsidP="00424979">
      <w:pPr>
        <w:pStyle w:val="ConsPlusNonformat"/>
        <w:jc w:val="center"/>
        <w:rPr>
          <w:rFonts w:ascii="Times New Roman" w:hAnsi="Times New Roman" w:cs="Times New Roman"/>
        </w:rPr>
      </w:pPr>
      <w:r w:rsidRPr="005E0E8D">
        <w:rPr>
          <w:rFonts w:ascii="Times New Roman" w:hAnsi="Times New Roman" w:cs="Times New Roman"/>
        </w:rPr>
        <w:t>(Наименование)</w:t>
      </w: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ветственный исполнитель     </w:t>
      </w:r>
      <w:r w:rsidRPr="00111F58">
        <w:rPr>
          <w:rFonts w:ascii="Times New Roman" w:hAnsi="Times New Roman" w:cs="Times New Roman"/>
          <w:sz w:val="28"/>
          <w:szCs w:val="28"/>
        </w:rPr>
        <w:t xml:space="preserve"> 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"___"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D5A2A">
        <w:rPr>
          <w:rFonts w:ascii="Times New Roman" w:hAnsi="Times New Roman" w:cs="Times New Roman"/>
        </w:rPr>
        <w:t>(подпись)        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"_______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3D5A2A">
        <w:rPr>
          <w:rFonts w:ascii="Times New Roman" w:hAnsi="Times New Roman" w:cs="Times New Roman"/>
        </w:rPr>
        <w:t xml:space="preserve"> (подпись)     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5E0E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_________________________________</w:t>
      </w:r>
    </w:p>
    <w:p w:rsidR="00886C5A" w:rsidRPr="005E0E8D" w:rsidRDefault="00886C5A" w:rsidP="005E0E8D">
      <w:pPr>
        <w:pStyle w:val="ConsPlusNonformat"/>
        <w:jc w:val="center"/>
        <w:rPr>
          <w:rFonts w:ascii="Times New Roman" w:hAnsi="Times New Roman" w:cs="Times New Roman"/>
        </w:rPr>
      </w:pPr>
      <w:r w:rsidRPr="005E0E8D">
        <w:rPr>
          <w:rFonts w:ascii="Times New Roman" w:hAnsi="Times New Roman" w:cs="Times New Roman"/>
        </w:rPr>
        <w:t>(Наименование)</w:t>
      </w:r>
    </w:p>
    <w:p w:rsidR="00886C5A" w:rsidRDefault="00886C5A" w:rsidP="005E0E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</w:t>
      </w:r>
      <w:r>
        <w:rPr>
          <w:rFonts w:ascii="Times New Roman" w:hAnsi="Times New Roman" w:cs="Times New Roman"/>
          <w:sz w:val="28"/>
          <w:szCs w:val="28"/>
        </w:rPr>
        <w:t xml:space="preserve">етственный исполнитель      </w:t>
      </w:r>
      <w:r w:rsidRPr="00111F58">
        <w:rPr>
          <w:rFonts w:ascii="Times New Roman" w:hAnsi="Times New Roman" w:cs="Times New Roman"/>
          <w:sz w:val="28"/>
          <w:szCs w:val="28"/>
        </w:rPr>
        <w:t xml:space="preserve">   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(подпись)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"___"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D5A2A">
        <w:rPr>
          <w:rFonts w:ascii="Times New Roman" w:hAnsi="Times New Roman" w:cs="Times New Roman"/>
        </w:rPr>
        <w:t>(подпись)        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"_______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 (подпись)                 (Ф.И.О.)</w:t>
      </w:r>
    </w:p>
    <w:p w:rsidR="00886C5A" w:rsidRDefault="00886C5A" w:rsidP="00301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5E0E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_________________________________</w:t>
      </w:r>
    </w:p>
    <w:p w:rsidR="00886C5A" w:rsidRPr="005E0E8D" w:rsidRDefault="00886C5A" w:rsidP="005E0E8D">
      <w:pPr>
        <w:pStyle w:val="ConsPlusNonformat"/>
        <w:jc w:val="center"/>
        <w:rPr>
          <w:rFonts w:ascii="Times New Roman" w:hAnsi="Times New Roman" w:cs="Times New Roman"/>
        </w:rPr>
      </w:pPr>
      <w:r w:rsidRPr="005E0E8D">
        <w:rPr>
          <w:rFonts w:ascii="Times New Roman" w:hAnsi="Times New Roman" w:cs="Times New Roman"/>
        </w:rPr>
        <w:t>(Наименование)</w:t>
      </w: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</w:t>
      </w:r>
      <w:r>
        <w:rPr>
          <w:rFonts w:ascii="Times New Roman" w:hAnsi="Times New Roman" w:cs="Times New Roman"/>
          <w:sz w:val="28"/>
          <w:szCs w:val="28"/>
        </w:rPr>
        <w:t xml:space="preserve">енный исполнитель           </w:t>
      </w:r>
      <w:r w:rsidRPr="00111F58">
        <w:rPr>
          <w:rFonts w:ascii="Times New Roman" w:hAnsi="Times New Roman" w:cs="Times New Roman"/>
          <w:sz w:val="28"/>
          <w:szCs w:val="28"/>
        </w:rPr>
        <w:t xml:space="preserve">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 (подпись)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"___"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Pr="00111F58">
        <w:rPr>
          <w:rFonts w:ascii="Times New Roman" w:hAnsi="Times New Roman" w:cs="Times New Roman"/>
          <w:sz w:val="28"/>
          <w:szCs w:val="28"/>
        </w:rPr>
        <w:t>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D5A2A">
        <w:rPr>
          <w:rFonts w:ascii="Times New Roman" w:hAnsi="Times New Roman" w:cs="Times New Roman"/>
        </w:rPr>
        <w:t>(подпись)        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"_______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         (Ф.И.О.)</w:t>
      </w:r>
    </w:p>
    <w:p w:rsidR="00886C5A" w:rsidRDefault="00886C5A" w:rsidP="005E0E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Default="00886C5A" w:rsidP="005E0E8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_________________________________</w:t>
      </w:r>
    </w:p>
    <w:p w:rsidR="00886C5A" w:rsidRPr="005E0E8D" w:rsidRDefault="00886C5A" w:rsidP="005E0E8D">
      <w:pPr>
        <w:pStyle w:val="ConsPlusNonformat"/>
        <w:jc w:val="center"/>
        <w:rPr>
          <w:rFonts w:ascii="Times New Roman" w:hAnsi="Times New Roman" w:cs="Times New Roman"/>
        </w:rPr>
      </w:pPr>
      <w:r w:rsidRPr="005E0E8D">
        <w:rPr>
          <w:rFonts w:ascii="Times New Roman" w:hAnsi="Times New Roman" w:cs="Times New Roman"/>
        </w:rPr>
        <w:t>(Наименование)</w:t>
      </w:r>
    </w:p>
    <w:p w:rsidR="00886C5A" w:rsidRDefault="00886C5A" w:rsidP="00301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3016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Ответственный исполнитель                    ____________ 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86C5A" w:rsidRPr="003D5A2A" w:rsidRDefault="00886C5A" w:rsidP="0030160C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    (Ф.И.О.)</w:t>
      </w:r>
    </w:p>
    <w:p w:rsidR="00886C5A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3016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(Ф.И.О.)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Передано в управление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"___"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 xml:space="preserve">____    </w:t>
      </w:r>
    </w:p>
    <w:p w:rsidR="00886C5A" w:rsidRPr="003D5A2A" w:rsidRDefault="00886C5A" w:rsidP="003016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D5A2A">
        <w:rPr>
          <w:rFonts w:ascii="Times New Roman" w:hAnsi="Times New Roman" w:cs="Times New Roman"/>
        </w:rPr>
        <w:t>(подпись)                (Ф.И.О.)</w:t>
      </w:r>
    </w:p>
    <w:p w:rsidR="00886C5A" w:rsidRPr="00111F58" w:rsidRDefault="00886C5A" w:rsidP="003016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Получено управлением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"___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11F58">
        <w:rPr>
          <w:rFonts w:ascii="Times New Roman" w:hAnsi="Times New Roman" w:cs="Times New Roman"/>
          <w:sz w:val="28"/>
          <w:szCs w:val="28"/>
        </w:rPr>
        <w:t>"_______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 ____________ 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6C5A" w:rsidRPr="003D5A2A" w:rsidRDefault="00886C5A" w:rsidP="0030160C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3D5A2A">
        <w:rPr>
          <w:rFonts w:ascii="Times New Roman" w:hAnsi="Times New Roman" w:cs="Times New Roman"/>
        </w:rPr>
        <w:t xml:space="preserve"> (п</w:t>
      </w:r>
      <w:r>
        <w:rPr>
          <w:rFonts w:ascii="Times New Roman" w:hAnsi="Times New Roman" w:cs="Times New Roman"/>
        </w:rPr>
        <w:t>одпись)                 (Ф.И.О.)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Учетно-финансовое управление</w:t>
      </w:r>
    </w:p>
    <w:p w:rsidR="00886C5A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6C5A" w:rsidRPr="00111F58" w:rsidRDefault="00886C5A" w:rsidP="00424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ЗАКЛЮЧЕНИЕ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Ответс</w:t>
      </w:r>
      <w:r>
        <w:rPr>
          <w:rFonts w:ascii="Times New Roman" w:hAnsi="Times New Roman" w:cs="Times New Roman"/>
          <w:sz w:val="28"/>
          <w:szCs w:val="28"/>
        </w:rPr>
        <w:t xml:space="preserve">твенный исполнитель          </w:t>
      </w:r>
      <w:r w:rsidRPr="00111F58">
        <w:rPr>
          <w:rFonts w:ascii="Times New Roman" w:hAnsi="Times New Roman" w:cs="Times New Roman"/>
          <w:sz w:val="28"/>
          <w:szCs w:val="28"/>
        </w:rPr>
        <w:t xml:space="preserve">       ____________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             (Ф.И.О.)</w:t>
      </w:r>
    </w:p>
    <w:p w:rsidR="00886C5A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отдела</w:t>
      </w:r>
    </w:p>
    <w:p w:rsidR="00886C5A" w:rsidRPr="00111F58" w:rsidRDefault="00886C5A" w:rsidP="00424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11F58">
        <w:rPr>
          <w:rFonts w:ascii="Times New Roman" w:hAnsi="Times New Roman" w:cs="Times New Roman"/>
          <w:sz w:val="28"/>
          <w:szCs w:val="28"/>
        </w:rPr>
        <w:t>"___" __________20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1F58">
        <w:rPr>
          <w:rFonts w:ascii="Times New Roman" w:hAnsi="Times New Roman" w:cs="Times New Roman"/>
          <w:sz w:val="28"/>
          <w:szCs w:val="28"/>
        </w:rPr>
        <w:t xml:space="preserve"> г.____________ 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886C5A" w:rsidRPr="003D5A2A" w:rsidRDefault="00886C5A" w:rsidP="00424979">
      <w:pPr>
        <w:pStyle w:val="ConsPlusNonformat"/>
        <w:rPr>
          <w:rFonts w:ascii="Times New Roman" w:hAnsi="Times New Roman" w:cs="Times New Roman"/>
        </w:rPr>
      </w:pPr>
      <w:r w:rsidRPr="003D5A2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3D5A2A">
        <w:rPr>
          <w:rFonts w:ascii="Times New Roman" w:hAnsi="Times New Roman" w:cs="Times New Roman"/>
        </w:rPr>
        <w:t>(подпись)                       (Ф.И.О.)</w:t>
      </w:r>
    </w:p>
    <w:p w:rsidR="00886C5A" w:rsidRDefault="00886C5A" w:rsidP="004249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C5A" w:rsidRDefault="00886C5A" w:rsidP="004249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C5A" w:rsidRDefault="00886C5A" w:rsidP="004249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C5A" w:rsidRPr="00111F58" w:rsidRDefault="00886C5A" w:rsidP="004249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6C5A" w:rsidRDefault="00886C5A"/>
    <w:sectPr w:rsidR="00886C5A" w:rsidSect="005E0E8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C5A" w:rsidRDefault="00886C5A" w:rsidP="005E0E8D">
      <w:r>
        <w:separator/>
      </w:r>
    </w:p>
  </w:endnote>
  <w:endnote w:type="continuationSeparator" w:id="1">
    <w:p w:rsidR="00886C5A" w:rsidRDefault="00886C5A" w:rsidP="005E0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C5A" w:rsidRDefault="00886C5A" w:rsidP="005E0E8D">
      <w:r>
        <w:separator/>
      </w:r>
    </w:p>
  </w:footnote>
  <w:footnote w:type="continuationSeparator" w:id="1">
    <w:p w:rsidR="00886C5A" w:rsidRDefault="00886C5A" w:rsidP="005E0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5A" w:rsidRPr="005E0E8D" w:rsidRDefault="00886C5A">
    <w:pPr>
      <w:pStyle w:val="Header"/>
      <w:jc w:val="center"/>
      <w:rPr>
        <w:sz w:val="28"/>
        <w:szCs w:val="28"/>
      </w:rPr>
    </w:pPr>
    <w:r w:rsidRPr="005E0E8D">
      <w:rPr>
        <w:sz w:val="28"/>
        <w:szCs w:val="28"/>
      </w:rPr>
      <w:fldChar w:fldCharType="begin"/>
    </w:r>
    <w:r w:rsidRPr="005E0E8D">
      <w:rPr>
        <w:sz w:val="28"/>
        <w:szCs w:val="28"/>
      </w:rPr>
      <w:instrText>PAGE   \* MERGEFORMAT</w:instrText>
    </w:r>
    <w:r w:rsidRPr="005E0E8D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5E0E8D">
      <w:rPr>
        <w:sz w:val="28"/>
        <w:szCs w:val="28"/>
      </w:rPr>
      <w:fldChar w:fldCharType="end"/>
    </w:r>
  </w:p>
  <w:p w:rsidR="00886C5A" w:rsidRDefault="00886C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568"/>
    <w:rsid w:val="0009220C"/>
    <w:rsid w:val="000A17D7"/>
    <w:rsid w:val="000A7568"/>
    <w:rsid w:val="000F5496"/>
    <w:rsid w:val="00111F58"/>
    <w:rsid w:val="001A5A0C"/>
    <w:rsid w:val="0030160C"/>
    <w:rsid w:val="003D5A2A"/>
    <w:rsid w:val="00424979"/>
    <w:rsid w:val="004472AA"/>
    <w:rsid w:val="004D1287"/>
    <w:rsid w:val="004D4856"/>
    <w:rsid w:val="0056560B"/>
    <w:rsid w:val="0058536B"/>
    <w:rsid w:val="005D39A1"/>
    <w:rsid w:val="005E0E8D"/>
    <w:rsid w:val="00742FC2"/>
    <w:rsid w:val="0078236E"/>
    <w:rsid w:val="007A2B0B"/>
    <w:rsid w:val="007F4CDF"/>
    <w:rsid w:val="00840831"/>
    <w:rsid w:val="00886C5A"/>
    <w:rsid w:val="00914A36"/>
    <w:rsid w:val="009246AC"/>
    <w:rsid w:val="009A1B59"/>
    <w:rsid w:val="00A14DE6"/>
    <w:rsid w:val="00A90EB6"/>
    <w:rsid w:val="00B01378"/>
    <w:rsid w:val="00B347F8"/>
    <w:rsid w:val="00B546CF"/>
    <w:rsid w:val="00B758FA"/>
    <w:rsid w:val="00BC1E61"/>
    <w:rsid w:val="00C02FCE"/>
    <w:rsid w:val="00D12CD4"/>
    <w:rsid w:val="00E16FF2"/>
    <w:rsid w:val="00EB2669"/>
    <w:rsid w:val="00EC6D25"/>
    <w:rsid w:val="00F10BD5"/>
    <w:rsid w:val="00F41611"/>
    <w:rsid w:val="00FF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56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A756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0A75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2497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E0E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E0E8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E0E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E0E8D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12C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2CD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4</Pages>
  <Words>1216</Words>
  <Characters>6937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user</dc:creator>
  <cp:keywords/>
  <dc:description/>
  <cp:lastModifiedBy>User</cp:lastModifiedBy>
  <cp:revision>13</cp:revision>
  <cp:lastPrinted>2013-04-17T16:57:00Z</cp:lastPrinted>
  <dcterms:created xsi:type="dcterms:W3CDTF">2013-04-19T06:39:00Z</dcterms:created>
  <dcterms:modified xsi:type="dcterms:W3CDTF">2013-04-19T10:49:00Z</dcterms:modified>
</cp:coreProperties>
</file>